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60C" w:rsidRDefault="00C8160C" w:rsidP="00F0195B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F0195B" w:rsidRPr="00510F68">
        <w:rPr>
          <w:rFonts w:ascii="TH SarabunPSK" w:hAnsi="TH SarabunPSK" w:cs="TH SarabunPSK"/>
          <w:b/>
          <w:bCs/>
          <w:spacing w:val="-12"/>
          <w:sz w:val="30"/>
          <w:szCs w:val="30"/>
          <w:cs/>
        </w:rPr>
        <w:t>ตัวชี้วัดตามภารกิจหลักของสำนัก/หน่วยงาน</w:t>
      </w:r>
      <w:r w:rsidR="00F0195B" w:rsidRPr="00510F68">
        <w:rPr>
          <w:rFonts w:ascii="TH SarabunPSK" w:hAnsi="TH SarabunPSK" w:cs="TH SarabunPSK"/>
          <w:b/>
          <w:bCs/>
          <w:sz w:val="30"/>
          <w:szCs w:val="30"/>
          <w:cs/>
        </w:rPr>
        <w:t>ตามแผนปฏิบัติราชการ</w:t>
      </w:r>
    </w:p>
    <w:p w:rsidR="005374C4" w:rsidRPr="00932AC9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C952A4">
        <w:rPr>
          <w:rFonts w:ascii="TH SarabunPSK" w:hAnsi="TH SarabunPSK" w:cs="TH SarabunPSK" w:hint="cs"/>
          <w:b/>
          <w:bCs/>
          <w:sz w:val="30"/>
          <w:szCs w:val="30"/>
          <w:cs/>
        </w:rPr>
        <w:t>3</w:t>
      </w:r>
      <w:r w:rsidR="00C952A4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C952A4">
        <w:rPr>
          <w:rFonts w:ascii="TH SarabunPSK" w:hAnsi="TH SarabunPSK" w:cs="TH SarabunPSK" w:hint="cs"/>
          <w:b/>
          <w:bCs/>
          <w:spacing w:val="-4"/>
          <w:sz w:val="30"/>
          <w:szCs w:val="30"/>
          <w:cs/>
        </w:rPr>
        <w:t>จำนวนโครงการวิจัยใหม่ของโครงการวิจัยและพัฒนาภาครัฐร่วมเอกชนในเชิงพาณิชย์</w:t>
      </w:r>
      <w:r w:rsidR="0092798B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br/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C952A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โครงการ</w:t>
      </w:r>
    </w:p>
    <w:p w:rsidR="00BD71A4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92798B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C952A4">
        <w:rPr>
          <w:rFonts w:ascii="TH SarabunPSK" w:hAnsi="TH SarabunPSK" w:cs="TH SarabunPSK"/>
          <w:b/>
          <w:bCs/>
          <w:color w:val="000000"/>
          <w:sz w:val="30"/>
          <w:szCs w:val="30"/>
        </w:rPr>
        <w:t>6.25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932C19" w:rsidRDefault="00C54E4A" w:rsidP="00932C19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>-</w:t>
      </w:r>
      <w:r w:rsidR="00932C19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C8160C" w:rsidRPr="00932C19" w:rsidRDefault="00C8160C" w:rsidP="00932C19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376665" w:rsidRDefault="00F0195B" w:rsidP="00BD71A4">
      <w:pPr>
        <w:spacing w:before="120" w:after="12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ช่วงการปรับเกณฑ์การให้คะแนน +/- </w:t>
      </w:r>
      <w:r w:rsidR="00C952A4">
        <w:rPr>
          <w:rFonts w:ascii="TH SarabunPSK" w:hAnsi="TH SarabunPSK" w:cs="TH SarabunPSK" w:hint="cs"/>
          <w:color w:val="000000"/>
          <w:sz w:val="30"/>
          <w:szCs w:val="30"/>
          <w:cs/>
        </w:rPr>
        <w:t>1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  ต่อ 1 คะแนน โดยกำหนดเกณฑ์การให้คะแนน</w:t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7"/>
        <w:gridCol w:w="3686"/>
      </w:tblGrid>
      <w:tr w:rsidR="005374C4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C952A4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10 </w:t>
            </w:r>
            <w:r w:rsidRPr="00C952A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โครงการ</w:t>
            </w:r>
          </w:p>
        </w:tc>
      </w:tr>
      <w:tr w:rsidR="00376665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C952A4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11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952A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โครงการ</w:t>
            </w:r>
          </w:p>
        </w:tc>
      </w:tr>
      <w:tr w:rsidR="00376665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C952A4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12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952A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โครงการ</w:t>
            </w:r>
          </w:p>
        </w:tc>
      </w:tr>
      <w:tr w:rsidR="00376665" w:rsidRPr="00932AC9" w:rsidTr="0092798B">
        <w:trPr>
          <w:trHeight w:val="70"/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C952A4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13 </w:t>
            </w:r>
            <w:r w:rsidRPr="00C952A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โครงการ</w:t>
            </w:r>
          </w:p>
        </w:tc>
      </w:tr>
      <w:tr w:rsidR="00376665" w:rsidRPr="00932AC9" w:rsidTr="0092798B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C952A4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14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C952A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โครงการ</w:t>
            </w:r>
            <w:bookmarkStart w:id="0" w:name="_GoBack"/>
            <w:bookmarkEnd w:id="0"/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21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417"/>
      </w:tblGrid>
      <w:tr w:rsidR="005374C4" w:rsidRPr="00932AC9" w:rsidTr="00465674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174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D71A4" w:rsidRPr="00932AC9" w:rsidTr="00465674">
        <w:tc>
          <w:tcPr>
            <w:tcW w:w="371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7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2561</w:t>
            </w:r>
          </w:p>
        </w:tc>
      </w:tr>
      <w:tr w:rsidR="00376665" w:rsidRPr="00C952A4" w:rsidTr="00465674">
        <w:trPr>
          <w:trHeight w:val="418"/>
        </w:trPr>
        <w:tc>
          <w:tcPr>
            <w:tcW w:w="3710" w:type="dxa"/>
            <w:vAlign w:val="center"/>
          </w:tcPr>
          <w:p w:rsidR="00376665" w:rsidRPr="00C952A4" w:rsidRDefault="00C952A4" w:rsidP="009E18AE">
            <w:pPr>
              <w:spacing w:before="100" w:beforeAutospacing="1"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  <w:r w:rsidRPr="00C952A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จำนวนโครงการวิจัยใหม่ของโครงการวิจัยและพัฒนาภาครัฐร่วมเอกชนในเชิงพาณิชย์</w:t>
            </w:r>
          </w:p>
        </w:tc>
        <w:tc>
          <w:tcPr>
            <w:tcW w:w="1330" w:type="dxa"/>
          </w:tcPr>
          <w:p w:rsidR="00376665" w:rsidRPr="00C952A4" w:rsidRDefault="00C952A4" w:rsidP="00376665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C952A4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416" w:type="dxa"/>
          </w:tcPr>
          <w:p w:rsidR="00376665" w:rsidRPr="00C952A4" w:rsidRDefault="00376665" w:rsidP="0092798B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376665" w:rsidRPr="00C952A4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:rsidR="00376665" w:rsidRPr="00C952A4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</w:p>
    <w:p w:rsidR="00B3100A" w:rsidRPr="00501C23" w:rsidRDefault="00B3100A" w:rsidP="00B3100A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</w:p>
    <w:p w:rsidR="00AF19F0" w:rsidRPr="00B3100A" w:rsidRDefault="00AF19F0" w:rsidP="00AF19F0">
      <w:pPr>
        <w:rPr>
          <w:rFonts w:ascii="TH SarabunPSK" w:hAnsi="TH SarabunPSK" w:cs="TH SarabunPSK"/>
          <w:sz w:val="30"/>
          <w:szCs w:val="30"/>
        </w:rPr>
      </w:pPr>
    </w:p>
    <w:p w:rsidR="00095820" w:rsidRPr="00932AC9" w:rsidRDefault="00095820" w:rsidP="00AF19F0">
      <w:pPr>
        <w:pStyle w:val="FootnoteText"/>
        <w:rPr>
          <w:rFonts w:ascii="TH SarabunPSK" w:hAnsi="TH SarabunPSK" w:cs="TH SarabunPSK"/>
          <w:sz w:val="30"/>
          <w:szCs w:val="30"/>
        </w:rPr>
      </w:pPr>
    </w:p>
    <w:sectPr w:rsidR="00095820" w:rsidRPr="00932AC9" w:rsidSect="000C3FBF">
      <w:headerReference w:type="default" r:id="rId8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699C" w:rsidRDefault="002C699C" w:rsidP="007C7324">
      <w:r>
        <w:separator/>
      </w:r>
    </w:p>
  </w:endnote>
  <w:endnote w:type="continuationSeparator" w:id="0">
    <w:p w:rsidR="002C699C" w:rsidRDefault="002C699C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699C" w:rsidRDefault="002C699C" w:rsidP="007C7324">
      <w:r>
        <w:separator/>
      </w:r>
    </w:p>
  </w:footnote>
  <w:footnote w:type="continuationSeparator" w:id="0">
    <w:p w:rsidR="002C699C" w:rsidRDefault="002C699C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324" w:rsidRDefault="00C95B8C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-461645</wp:posOffset>
              </wp:positionH>
              <wp:positionV relativeFrom="paragraph">
                <wp:posOffset>-76835</wp:posOffset>
              </wp:positionV>
              <wp:extent cx="6333490" cy="457200"/>
              <wp:effectExtent l="5080" t="0" r="0" b="63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cs="Browallia New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</w:t>
                            </w:r>
                            <w:r w:rsidR="00A3651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0195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พ.ศ. </w:t>
                            </w:r>
                            <w:r w:rsidRPr="005223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</w:t>
                            </w:r>
                            <w:r w:rsidR="00C8160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</w:t>
                            </w:r>
                            <w:r w:rsidR="00BD71A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6.35pt;margin-top:-6.0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cs="Browallia New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</w:t>
                      </w:r>
                      <w:r w:rsidR="00A3651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0195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พ.ศ. </w:t>
                      </w:r>
                      <w:r w:rsidRPr="005223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</w:t>
                      </w:r>
                      <w:r w:rsidR="00C8160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</w:t>
                      </w:r>
                      <w:r w:rsidR="00BD71A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12ED0"/>
    <w:rsid w:val="000778D4"/>
    <w:rsid w:val="00095820"/>
    <w:rsid w:val="000C3FBF"/>
    <w:rsid w:val="000E5AFB"/>
    <w:rsid w:val="00111F93"/>
    <w:rsid w:val="001D5F4A"/>
    <w:rsid w:val="00200817"/>
    <w:rsid w:val="002013E6"/>
    <w:rsid w:val="00210A35"/>
    <w:rsid w:val="00247726"/>
    <w:rsid w:val="002A3F2D"/>
    <w:rsid w:val="002C699C"/>
    <w:rsid w:val="003339F5"/>
    <w:rsid w:val="0034377A"/>
    <w:rsid w:val="003553DF"/>
    <w:rsid w:val="00376665"/>
    <w:rsid w:val="003836B1"/>
    <w:rsid w:val="0038412D"/>
    <w:rsid w:val="00392F56"/>
    <w:rsid w:val="003B06A1"/>
    <w:rsid w:val="003B7CC5"/>
    <w:rsid w:val="0043205B"/>
    <w:rsid w:val="00433B1E"/>
    <w:rsid w:val="00447FBD"/>
    <w:rsid w:val="004545A4"/>
    <w:rsid w:val="00465674"/>
    <w:rsid w:val="004768FD"/>
    <w:rsid w:val="004A61EA"/>
    <w:rsid w:val="004E5483"/>
    <w:rsid w:val="0051089E"/>
    <w:rsid w:val="005223A2"/>
    <w:rsid w:val="005374C4"/>
    <w:rsid w:val="00561635"/>
    <w:rsid w:val="00567082"/>
    <w:rsid w:val="005F5D6F"/>
    <w:rsid w:val="00632D81"/>
    <w:rsid w:val="006910BD"/>
    <w:rsid w:val="006A1F9F"/>
    <w:rsid w:val="006A4C41"/>
    <w:rsid w:val="007105A3"/>
    <w:rsid w:val="00776949"/>
    <w:rsid w:val="007A12A4"/>
    <w:rsid w:val="007C7324"/>
    <w:rsid w:val="007E1078"/>
    <w:rsid w:val="00806D0B"/>
    <w:rsid w:val="00823220"/>
    <w:rsid w:val="00857003"/>
    <w:rsid w:val="00862C59"/>
    <w:rsid w:val="008767C9"/>
    <w:rsid w:val="00892E47"/>
    <w:rsid w:val="00893057"/>
    <w:rsid w:val="008B24EA"/>
    <w:rsid w:val="008F6B9A"/>
    <w:rsid w:val="0092798B"/>
    <w:rsid w:val="00932AC9"/>
    <w:rsid w:val="00932C19"/>
    <w:rsid w:val="009373AC"/>
    <w:rsid w:val="009679B4"/>
    <w:rsid w:val="009926AE"/>
    <w:rsid w:val="009E18AE"/>
    <w:rsid w:val="009E6CB7"/>
    <w:rsid w:val="009E7232"/>
    <w:rsid w:val="00A12D0E"/>
    <w:rsid w:val="00A27710"/>
    <w:rsid w:val="00A36517"/>
    <w:rsid w:val="00A76D10"/>
    <w:rsid w:val="00A85442"/>
    <w:rsid w:val="00AF19F0"/>
    <w:rsid w:val="00B3100A"/>
    <w:rsid w:val="00B423C7"/>
    <w:rsid w:val="00BA6F4E"/>
    <w:rsid w:val="00BD1ED1"/>
    <w:rsid w:val="00BD5C25"/>
    <w:rsid w:val="00BD71A4"/>
    <w:rsid w:val="00C216F2"/>
    <w:rsid w:val="00C50638"/>
    <w:rsid w:val="00C54E4A"/>
    <w:rsid w:val="00C8160C"/>
    <w:rsid w:val="00C952A4"/>
    <w:rsid w:val="00C95B8C"/>
    <w:rsid w:val="00CA68CA"/>
    <w:rsid w:val="00D35FF2"/>
    <w:rsid w:val="00DD56EA"/>
    <w:rsid w:val="00E473C4"/>
    <w:rsid w:val="00EA352E"/>
    <w:rsid w:val="00F0195B"/>
    <w:rsid w:val="00F31579"/>
    <w:rsid w:val="00F97B41"/>
    <w:rsid w:val="00FA729F"/>
    <w:rsid w:val="00FD4EED"/>
    <w:rsid w:val="00FE28D2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FDE500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B3201-456C-4FB6-B1BC-779E8DF1B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5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สุทิน เชยชม</cp:lastModifiedBy>
  <cp:revision>5</cp:revision>
  <cp:lastPrinted>2013-03-01T03:26:00Z</cp:lastPrinted>
  <dcterms:created xsi:type="dcterms:W3CDTF">2018-12-28T06:06:00Z</dcterms:created>
  <dcterms:modified xsi:type="dcterms:W3CDTF">2018-12-28T07:34:00Z</dcterms:modified>
</cp:coreProperties>
</file>